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468E" w14:textId="6B3EE1F5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EDBAB9" w14:textId="3EF131FE" w:rsidR="00AF3888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65920">
        <w:rPr>
          <w:rFonts w:ascii="Arial" w:hAnsi="Arial" w:cs="Arial"/>
          <w:i/>
          <w:sz w:val="20"/>
          <w:szCs w:val="20"/>
        </w:rPr>
        <w:t>OD</w:t>
      </w:r>
      <w:r w:rsidR="003756C5">
        <w:rPr>
          <w:rFonts w:ascii="Arial" w:hAnsi="Arial" w:cs="Arial"/>
          <w:i/>
          <w:sz w:val="20"/>
          <w:szCs w:val="20"/>
        </w:rPr>
        <w:t>NIO-</w:t>
      </w:r>
      <w:r w:rsidR="00266CE5">
        <w:rPr>
          <w:rFonts w:ascii="Arial" w:hAnsi="Arial" w:cs="Arial"/>
          <w:i/>
          <w:sz w:val="20"/>
          <w:szCs w:val="20"/>
        </w:rPr>
        <w:t>1</w:t>
      </w:r>
      <w:r w:rsidR="003756C5">
        <w:rPr>
          <w:rFonts w:ascii="Arial" w:hAnsi="Arial" w:cs="Arial"/>
          <w:i/>
          <w:sz w:val="20"/>
          <w:szCs w:val="20"/>
        </w:rPr>
        <w:t>3</w:t>
      </w:r>
      <w:r w:rsidR="00865920">
        <w:rPr>
          <w:rFonts w:ascii="Arial" w:hAnsi="Arial" w:cs="Arial"/>
          <w:i/>
          <w:sz w:val="20"/>
          <w:szCs w:val="20"/>
        </w:rPr>
        <w:t>/202</w:t>
      </w:r>
      <w:r w:rsidR="00266CE5">
        <w:rPr>
          <w:rFonts w:ascii="Arial" w:hAnsi="Arial" w:cs="Arial"/>
          <w:i/>
          <w:sz w:val="20"/>
          <w:szCs w:val="20"/>
        </w:rPr>
        <w:t>6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DF2F68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DF2F68">
        <w:rPr>
          <w:rFonts w:ascii="Arial" w:hAnsi="Arial" w:cs="Arial"/>
          <w:i/>
          <w:sz w:val="20"/>
          <w:szCs w:val="20"/>
        </w:rPr>
        <w:t>»</w:t>
      </w:r>
      <w:r w:rsidR="003756C5" w:rsidRPr="0046165A">
        <w:rPr>
          <w:rFonts w:ascii="Arial" w:hAnsi="Arial" w:cs="Arial"/>
          <w:i/>
          <w:iCs/>
          <w:color w:val="000000"/>
          <w:sz w:val="20"/>
          <w:szCs w:val="20"/>
        </w:rPr>
        <w:t xml:space="preserve">Vzdrževanje in nadgradnje </w:t>
      </w:r>
      <w:r w:rsidR="00266CE5" w:rsidRPr="0046165A">
        <w:rPr>
          <w:rFonts w:ascii="Arial" w:hAnsi="Arial" w:cs="Arial"/>
          <w:i/>
          <w:iCs/>
          <w:color w:val="000000"/>
          <w:sz w:val="20"/>
          <w:szCs w:val="20"/>
        </w:rPr>
        <w:t>P</w:t>
      </w:r>
      <w:r w:rsidR="003756C5" w:rsidRPr="0046165A">
        <w:rPr>
          <w:rFonts w:ascii="Arial" w:hAnsi="Arial" w:cs="Arial"/>
          <w:i/>
          <w:iCs/>
          <w:color w:val="000000"/>
          <w:sz w:val="20"/>
          <w:szCs w:val="20"/>
        </w:rPr>
        <w:t>ortala NIO</w:t>
      </w:r>
      <w:r w:rsidR="00DF2F68">
        <w:rPr>
          <w:rFonts w:ascii="Arial" w:hAnsi="Arial" w:cs="Arial"/>
          <w:i/>
          <w:sz w:val="20"/>
          <w:szCs w:val="20"/>
        </w:rPr>
        <w:t>«).</w:t>
      </w:r>
    </w:p>
    <w:p w14:paraId="39AF168D" w14:textId="77777777" w:rsidR="00DF2F68" w:rsidRPr="00AF3888" w:rsidRDefault="00DF2F6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33E63650" w14:textId="21821495" w:rsidR="007D6338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7D6338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E0676" w14:textId="69F6D120" w:rsidR="003756C5" w:rsidRDefault="00D62918" w:rsidP="003756C5">
    <w:pPr>
      <w:pStyle w:val="Glava"/>
    </w:pPr>
    <w:bookmarkStart w:id="0" w:name="_Hlk183096320"/>
    <w:bookmarkStart w:id="1" w:name="_Hlk183096321"/>
    <w:r>
      <w:rPr>
        <w:noProof/>
      </w:rPr>
      <w:drawing>
        <wp:anchor distT="0" distB="0" distL="114300" distR="114300" simplePos="0" relativeHeight="251661312" behindDoc="0" locked="0" layoutInCell="1" allowOverlap="1" wp14:anchorId="3CC1ABA4" wp14:editId="5BAB0F78">
          <wp:simplePos x="0" y="0"/>
          <wp:positionH relativeFrom="column">
            <wp:posOffset>3100705</wp:posOffset>
          </wp:positionH>
          <wp:positionV relativeFrom="paragraph">
            <wp:posOffset>-192405</wp:posOffset>
          </wp:positionV>
          <wp:extent cx="1012190" cy="506095"/>
          <wp:effectExtent l="0" t="0" r="0" b="8255"/>
          <wp:wrapThrough wrapText="bothSides">
            <wp:wrapPolygon edited="0">
              <wp:start x="0" y="0"/>
              <wp:lineTo x="0" y="19513"/>
              <wp:lineTo x="17074" y="21139"/>
              <wp:lineTo x="21139" y="21139"/>
              <wp:lineTo x="21139" y="13009"/>
              <wp:lineTo x="19513" y="0"/>
              <wp:lineTo x="0" y="0"/>
            </wp:wrapPolygon>
          </wp:wrapThrough>
          <wp:docPr id="478776356" name="Slika 1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</w:rPr>
      <w:drawing>
        <wp:anchor distT="0" distB="0" distL="114300" distR="114300" simplePos="0" relativeHeight="251659264" behindDoc="0" locked="0" layoutInCell="1" allowOverlap="1" wp14:anchorId="33C8EA22" wp14:editId="5B8B3220">
          <wp:simplePos x="0" y="0"/>
          <wp:positionH relativeFrom="margin">
            <wp:posOffset>4371975</wp:posOffset>
          </wp:positionH>
          <wp:positionV relativeFrom="paragraph">
            <wp:posOffset>-229235</wp:posOffset>
          </wp:positionV>
          <wp:extent cx="2047875" cy="494665"/>
          <wp:effectExtent l="0" t="0" r="0" b="635"/>
          <wp:wrapThrough wrapText="bothSides">
            <wp:wrapPolygon edited="0">
              <wp:start x="0" y="0"/>
              <wp:lineTo x="0" y="20796"/>
              <wp:lineTo x="7635" y="20796"/>
              <wp:lineTo x="14065" y="20796"/>
              <wp:lineTo x="19892" y="17469"/>
              <wp:lineTo x="19892" y="7487"/>
              <wp:lineTo x="15472" y="2496"/>
              <wp:lineTo x="7635" y="0"/>
              <wp:lineTo x="0" y="0"/>
            </wp:wrapPolygon>
          </wp:wrapThrough>
          <wp:docPr id="1204780654" name="Slika 2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0"/>
  <w:bookmarkEnd w:id="1"/>
  <w:p w14:paraId="25BAC266" w14:textId="77777777" w:rsidR="003756C5" w:rsidRDefault="003756C5" w:rsidP="003756C5">
    <w:pPr>
      <w:pStyle w:val="Glava"/>
    </w:pPr>
  </w:p>
  <w:p w14:paraId="1EDCF184" w14:textId="77777777" w:rsidR="003756C5" w:rsidRDefault="003756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16B38"/>
    <w:rsid w:val="002208D7"/>
    <w:rsid w:val="002215D1"/>
    <w:rsid w:val="0023521B"/>
    <w:rsid w:val="00235F99"/>
    <w:rsid w:val="00241C7E"/>
    <w:rsid w:val="00245156"/>
    <w:rsid w:val="002607C7"/>
    <w:rsid w:val="00266AF4"/>
    <w:rsid w:val="00266CE5"/>
    <w:rsid w:val="00272023"/>
    <w:rsid w:val="002844B2"/>
    <w:rsid w:val="00285626"/>
    <w:rsid w:val="002B4BB8"/>
    <w:rsid w:val="002C1165"/>
    <w:rsid w:val="002E07FF"/>
    <w:rsid w:val="002E2A18"/>
    <w:rsid w:val="002E7D6F"/>
    <w:rsid w:val="002F2DC4"/>
    <w:rsid w:val="0030635E"/>
    <w:rsid w:val="00317102"/>
    <w:rsid w:val="0032161C"/>
    <w:rsid w:val="00324E2B"/>
    <w:rsid w:val="0032770A"/>
    <w:rsid w:val="003345DC"/>
    <w:rsid w:val="00337354"/>
    <w:rsid w:val="003630AA"/>
    <w:rsid w:val="00366A81"/>
    <w:rsid w:val="0037207A"/>
    <w:rsid w:val="00374F89"/>
    <w:rsid w:val="003756C5"/>
    <w:rsid w:val="00380DDB"/>
    <w:rsid w:val="00380F58"/>
    <w:rsid w:val="0038521C"/>
    <w:rsid w:val="00390873"/>
    <w:rsid w:val="00392015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165A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19EB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E5E9A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76ADB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C05AB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2918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DF2F68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5187B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17</TotalTime>
  <Pages>1</Pages>
  <Words>421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cp:keywords/>
  <cp:revision>14</cp:revision>
  <cp:lastPrinted>2013-10-09T05:57:00Z</cp:lastPrinted>
  <dcterms:created xsi:type="dcterms:W3CDTF">2024-01-04T10:57:00Z</dcterms:created>
  <dcterms:modified xsi:type="dcterms:W3CDTF">2026-03-31T09:46:00Z</dcterms:modified>
</cp:coreProperties>
</file>